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 Lynn and West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 Lynn and West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 Lynn and West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 Lynn and West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 Lynn and West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 Lynn and West Norfolk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King's Lynn and West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 Lynn and West Norfolk is estimated to be </w:t>
      </w:r>
      <w:r w:rsidRPr="00773DF7">
        <w:rPr>
          <w:rFonts w:ascii="Libre Franklin Light" w:eastAsia="Times New Roman" w:hAnsi="Libre Franklin Light" w:cs="Calibri Light"/>
          <w:b/>
          <w:bCs/>
          <w:color w:val="C45911" w:themeColor="accent2" w:themeShade="BF"/>
        </w:rPr>
        <w:t xml:space="preserve">£1,850,715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 Lynn and West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 Lynn and West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 Lynn and West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 Lynn and West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 Lynn and West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 Lynn and West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 Lynn and West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 Lynn and West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 Lynn and West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 Lynn and West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 Lynn and West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 Lynn and West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 Lynn and West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 Lynn and West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 Lynn and West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 Lynn and West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£1,850,715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 Lynn and West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£30,145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£623,418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£44,659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£23,028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£1,116,905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£1,850,715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 Lynn and West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 Lynn and West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 Lynn and West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 Lynn and West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 Lynn and West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 Lynn and West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 Lynn and West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 Lynn and West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 Lynn and West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 Lynn and West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 Lynn and West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 Lynn and West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C048B9D-5970-4D43-A4E3-876473B201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